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2021年瓦房店</w:t>
      </w:r>
      <w:r>
        <w:rPr>
          <w:rFonts w:hint="eastAsia" w:ascii="方正小标宋简体" w:eastAsia="方正小标宋简体"/>
          <w:sz w:val="36"/>
          <w:szCs w:val="36"/>
        </w:rPr>
        <w:t>市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非煤矿山安全监管公告</w:t>
      </w:r>
    </w:p>
    <w:tbl>
      <w:tblPr>
        <w:tblStyle w:val="4"/>
        <w:tblpPr w:leftFromText="180" w:rightFromText="180" w:vertAnchor="text" w:horzAnchor="page" w:tblpX="996" w:tblpY="473"/>
        <w:tblOverlap w:val="never"/>
        <w:tblW w:w="153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39"/>
        <w:gridCol w:w="939"/>
        <w:gridCol w:w="939"/>
        <w:gridCol w:w="728"/>
        <w:gridCol w:w="1151"/>
        <w:gridCol w:w="1056"/>
        <w:gridCol w:w="1056"/>
        <w:gridCol w:w="1330"/>
        <w:gridCol w:w="718"/>
        <w:gridCol w:w="1552"/>
        <w:gridCol w:w="1683"/>
        <w:gridCol w:w="767"/>
        <w:gridCol w:w="1175"/>
        <w:gridCol w:w="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3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  <w:t>非煤矿山及</w:t>
            </w: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</w:rPr>
              <w:t>尾矿库名称</w:t>
            </w:r>
          </w:p>
        </w:tc>
        <w:tc>
          <w:tcPr>
            <w:tcW w:w="93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</w:rPr>
              <w:t>主体责任单位</w:t>
            </w:r>
          </w:p>
        </w:tc>
        <w:tc>
          <w:tcPr>
            <w:tcW w:w="93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72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  <w:t>生产</w:t>
            </w: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</w:rPr>
              <w:t>现状</w:t>
            </w:r>
          </w:p>
        </w:tc>
        <w:tc>
          <w:tcPr>
            <w:tcW w:w="115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  <w:t>产品</w:t>
            </w:r>
          </w:p>
        </w:tc>
        <w:tc>
          <w:tcPr>
            <w:tcW w:w="105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  <w:t>安全</w:t>
            </w: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</w:rPr>
              <w:t>许可证</w:t>
            </w: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  <w:t>有效期</w:t>
            </w:r>
          </w:p>
        </w:tc>
        <w:tc>
          <w:tcPr>
            <w:tcW w:w="105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  <w:t>企业主要负责人</w:t>
            </w:r>
          </w:p>
        </w:tc>
        <w:tc>
          <w:tcPr>
            <w:tcW w:w="13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89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  <w:t>监管</w:t>
            </w: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</w:rPr>
              <w:t>责任情况</w:t>
            </w:r>
          </w:p>
        </w:tc>
        <w:tc>
          <w:tcPr>
            <w:tcW w:w="55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  <w:t>备</w:t>
            </w: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  <w:t>属地</w:t>
            </w:r>
          </w:p>
        </w:tc>
        <w:tc>
          <w:tcPr>
            <w:tcW w:w="1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  <w:t>监管部门</w:t>
            </w:r>
          </w:p>
        </w:tc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</w:rPr>
              <w:t>应急管理部门责任人姓名</w:t>
            </w:r>
          </w:p>
        </w:tc>
        <w:tc>
          <w:tcPr>
            <w:tcW w:w="7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1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Calibri" w:eastAsia="仿宋_GB2312" w:cs="Times New Roman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szCs w:val="24"/>
                <w:lang w:eastAsia="zh-CN"/>
              </w:rPr>
              <w:t>电话</w:t>
            </w:r>
          </w:p>
        </w:tc>
        <w:tc>
          <w:tcPr>
            <w:tcW w:w="55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1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瓦房店永兴矿业有限公司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瓦房店永兴矿业有限公司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瓦房店市谢屯镇沙山村</w:t>
            </w:r>
          </w:p>
        </w:tc>
        <w:tc>
          <w:tcPr>
            <w:tcW w:w="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生产</w:t>
            </w:r>
          </w:p>
        </w:tc>
        <w:tc>
          <w:tcPr>
            <w:tcW w:w="1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石灰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岩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2019年11月20日-2022年11月19日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姜治富</w:t>
            </w:r>
          </w:p>
        </w:tc>
        <w:tc>
          <w:tcPr>
            <w:tcW w:w="13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13909845966</w:t>
            </w:r>
          </w:p>
        </w:tc>
        <w:tc>
          <w:tcPr>
            <w:tcW w:w="7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</w:p>
        </w:tc>
        <w:tc>
          <w:tcPr>
            <w:tcW w:w="1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市应急管理局</w:t>
            </w:r>
          </w:p>
        </w:tc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全厚永</w:t>
            </w:r>
          </w:p>
        </w:tc>
        <w:tc>
          <w:tcPr>
            <w:tcW w:w="7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局长</w:t>
            </w:r>
          </w:p>
        </w:tc>
        <w:tc>
          <w:tcPr>
            <w:tcW w:w="11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85614469</w:t>
            </w:r>
          </w:p>
        </w:tc>
        <w:tc>
          <w:tcPr>
            <w:tcW w:w="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2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大连众惠商贸有限公司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大连众惠商贸有限公司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瓦房店市泡崖乡张店村</w:t>
            </w:r>
          </w:p>
        </w:tc>
        <w:tc>
          <w:tcPr>
            <w:tcW w:w="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停产</w:t>
            </w:r>
          </w:p>
        </w:tc>
        <w:tc>
          <w:tcPr>
            <w:tcW w:w="1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石灰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岩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2019年4月19日-2022年4月18日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陈海波</w:t>
            </w:r>
          </w:p>
        </w:tc>
        <w:tc>
          <w:tcPr>
            <w:tcW w:w="13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13933466699</w:t>
            </w:r>
          </w:p>
        </w:tc>
        <w:tc>
          <w:tcPr>
            <w:tcW w:w="7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</w:p>
        </w:tc>
        <w:tc>
          <w:tcPr>
            <w:tcW w:w="1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市应急管理局</w:t>
            </w:r>
          </w:p>
        </w:tc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全厚永</w:t>
            </w:r>
          </w:p>
        </w:tc>
        <w:tc>
          <w:tcPr>
            <w:tcW w:w="7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局长</w:t>
            </w:r>
          </w:p>
        </w:tc>
        <w:tc>
          <w:tcPr>
            <w:tcW w:w="11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85614469</w:t>
            </w:r>
          </w:p>
        </w:tc>
        <w:tc>
          <w:tcPr>
            <w:tcW w:w="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3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大连昱昇矿业集团有限公司一矿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大连昱昇矿业集团有限公司一矿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瓦房店市万家岭镇马屯村</w:t>
            </w:r>
          </w:p>
        </w:tc>
        <w:tc>
          <w:tcPr>
            <w:tcW w:w="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生产</w:t>
            </w:r>
          </w:p>
        </w:tc>
        <w:tc>
          <w:tcPr>
            <w:tcW w:w="1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花岗岩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2019年5月27日-2022年5月26日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张丽</w:t>
            </w:r>
          </w:p>
        </w:tc>
        <w:tc>
          <w:tcPr>
            <w:tcW w:w="13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13942835897</w:t>
            </w:r>
          </w:p>
        </w:tc>
        <w:tc>
          <w:tcPr>
            <w:tcW w:w="7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</w:p>
        </w:tc>
        <w:tc>
          <w:tcPr>
            <w:tcW w:w="1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市应急管理局</w:t>
            </w:r>
          </w:p>
        </w:tc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全厚永</w:t>
            </w:r>
          </w:p>
        </w:tc>
        <w:tc>
          <w:tcPr>
            <w:tcW w:w="7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局长</w:t>
            </w:r>
          </w:p>
        </w:tc>
        <w:tc>
          <w:tcPr>
            <w:tcW w:w="11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85614469</w:t>
            </w:r>
          </w:p>
        </w:tc>
        <w:tc>
          <w:tcPr>
            <w:tcW w:w="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大连昱昇矿业集团有限公司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矿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大连昱昇矿业集团有限公司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矿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瓦房店市万家岭镇马屯村</w:t>
            </w:r>
          </w:p>
        </w:tc>
        <w:tc>
          <w:tcPr>
            <w:tcW w:w="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停产</w:t>
            </w:r>
          </w:p>
        </w:tc>
        <w:tc>
          <w:tcPr>
            <w:tcW w:w="1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花岗岩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2021年5月17日-2024年5月16日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张丽</w:t>
            </w:r>
          </w:p>
        </w:tc>
        <w:tc>
          <w:tcPr>
            <w:tcW w:w="13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13942835897</w:t>
            </w:r>
          </w:p>
        </w:tc>
        <w:tc>
          <w:tcPr>
            <w:tcW w:w="7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</w:p>
        </w:tc>
        <w:tc>
          <w:tcPr>
            <w:tcW w:w="1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市应急管理局</w:t>
            </w:r>
          </w:p>
        </w:tc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全厚永</w:t>
            </w:r>
          </w:p>
        </w:tc>
        <w:tc>
          <w:tcPr>
            <w:tcW w:w="7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局长</w:t>
            </w:r>
          </w:p>
        </w:tc>
        <w:tc>
          <w:tcPr>
            <w:tcW w:w="11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85614469</w:t>
            </w:r>
          </w:p>
        </w:tc>
        <w:tc>
          <w:tcPr>
            <w:tcW w:w="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瓦房店市后元台建筑材料厂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瓦房店市后元台建筑材料厂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瓦房店市元台镇后元台村</w:t>
            </w:r>
          </w:p>
        </w:tc>
        <w:tc>
          <w:tcPr>
            <w:tcW w:w="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生产</w:t>
            </w:r>
          </w:p>
        </w:tc>
        <w:tc>
          <w:tcPr>
            <w:tcW w:w="1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石灰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岩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2021年7月24日-2024年7月23日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刘辉</w:t>
            </w:r>
          </w:p>
        </w:tc>
        <w:tc>
          <w:tcPr>
            <w:tcW w:w="13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13998549368</w:t>
            </w:r>
          </w:p>
        </w:tc>
        <w:tc>
          <w:tcPr>
            <w:tcW w:w="7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</w:p>
        </w:tc>
        <w:tc>
          <w:tcPr>
            <w:tcW w:w="1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市应急管理局</w:t>
            </w:r>
          </w:p>
        </w:tc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全厚永</w:t>
            </w:r>
          </w:p>
        </w:tc>
        <w:tc>
          <w:tcPr>
            <w:tcW w:w="7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局长</w:t>
            </w:r>
          </w:p>
        </w:tc>
        <w:tc>
          <w:tcPr>
            <w:tcW w:w="11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85614469</w:t>
            </w:r>
          </w:p>
        </w:tc>
        <w:tc>
          <w:tcPr>
            <w:tcW w:w="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大连航鑫投资有限公司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大连航鑫投资有限公司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瓦房店市谢屯镇沙山村</w:t>
            </w:r>
          </w:p>
        </w:tc>
        <w:tc>
          <w:tcPr>
            <w:tcW w:w="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生产</w:t>
            </w:r>
          </w:p>
        </w:tc>
        <w:tc>
          <w:tcPr>
            <w:tcW w:w="1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石灰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岩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2020年8月6日-2023年8月6日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王春雪</w:t>
            </w:r>
          </w:p>
        </w:tc>
        <w:tc>
          <w:tcPr>
            <w:tcW w:w="13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15941130666</w:t>
            </w:r>
          </w:p>
        </w:tc>
        <w:tc>
          <w:tcPr>
            <w:tcW w:w="7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</w:p>
        </w:tc>
        <w:tc>
          <w:tcPr>
            <w:tcW w:w="1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市应急管理局</w:t>
            </w:r>
          </w:p>
        </w:tc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全厚永</w:t>
            </w:r>
          </w:p>
        </w:tc>
        <w:tc>
          <w:tcPr>
            <w:tcW w:w="7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局长</w:t>
            </w:r>
          </w:p>
        </w:tc>
        <w:tc>
          <w:tcPr>
            <w:tcW w:w="11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85614469</w:t>
            </w:r>
          </w:p>
        </w:tc>
        <w:tc>
          <w:tcPr>
            <w:tcW w:w="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大连雨林矿产有限责任公司硅石矿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大连雨林矿产有限责任公司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瓦房店市许屯镇靴沟子村</w:t>
            </w:r>
          </w:p>
        </w:tc>
        <w:tc>
          <w:tcPr>
            <w:tcW w:w="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基建</w:t>
            </w:r>
          </w:p>
        </w:tc>
        <w:tc>
          <w:tcPr>
            <w:tcW w:w="1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石英岩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2019年8月26日-2022年8月25日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斯晓阳</w:t>
            </w:r>
          </w:p>
        </w:tc>
        <w:tc>
          <w:tcPr>
            <w:tcW w:w="13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13735737700</w:t>
            </w:r>
          </w:p>
        </w:tc>
        <w:tc>
          <w:tcPr>
            <w:tcW w:w="7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</w:p>
        </w:tc>
        <w:tc>
          <w:tcPr>
            <w:tcW w:w="1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市应急管理局</w:t>
            </w:r>
          </w:p>
        </w:tc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全厚永</w:t>
            </w:r>
          </w:p>
        </w:tc>
        <w:tc>
          <w:tcPr>
            <w:tcW w:w="7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局长</w:t>
            </w:r>
          </w:p>
        </w:tc>
        <w:tc>
          <w:tcPr>
            <w:tcW w:w="11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85614469</w:t>
            </w:r>
          </w:p>
        </w:tc>
        <w:tc>
          <w:tcPr>
            <w:tcW w:w="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瓦房店市华铜矿业有限公司尾矿库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瓦房店市华铜矿业有限公司</w:t>
            </w:r>
          </w:p>
        </w:tc>
        <w:tc>
          <w:tcPr>
            <w:tcW w:w="9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瓦房店市李官镇杏树村</w:t>
            </w:r>
          </w:p>
        </w:tc>
        <w:tc>
          <w:tcPr>
            <w:tcW w:w="7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停产</w:t>
            </w:r>
          </w:p>
        </w:tc>
        <w:tc>
          <w:tcPr>
            <w:tcW w:w="1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刘庆忠</w:t>
            </w:r>
          </w:p>
        </w:tc>
        <w:tc>
          <w:tcPr>
            <w:tcW w:w="13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13464748511</w:t>
            </w:r>
          </w:p>
        </w:tc>
        <w:tc>
          <w:tcPr>
            <w:tcW w:w="7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</w:p>
        </w:tc>
        <w:tc>
          <w:tcPr>
            <w:tcW w:w="1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瓦房店</w:t>
            </w: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市应急管理局</w:t>
            </w:r>
          </w:p>
        </w:tc>
        <w:tc>
          <w:tcPr>
            <w:tcW w:w="1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全厚永</w:t>
            </w:r>
          </w:p>
        </w:tc>
        <w:tc>
          <w:tcPr>
            <w:tcW w:w="7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局长</w:t>
            </w:r>
          </w:p>
        </w:tc>
        <w:tc>
          <w:tcPr>
            <w:tcW w:w="11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85614469</w:t>
            </w:r>
          </w:p>
        </w:tc>
        <w:tc>
          <w:tcPr>
            <w:tcW w:w="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</w:pPr>
          </w:p>
        </w:tc>
      </w:tr>
    </w:tbl>
    <w:p>
      <w:pPr>
        <w:jc w:val="center"/>
        <w:rPr>
          <w:rFonts w:ascii="仿宋_GB2312" w:eastAsia="仿宋_GB2312"/>
          <w:szCs w:val="21"/>
        </w:rPr>
      </w:pPr>
    </w:p>
    <w:sectPr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3D9"/>
    <w:rsid w:val="00071D77"/>
    <w:rsid w:val="000D6050"/>
    <w:rsid w:val="001053EE"/>
    <w:rsid w:val="001274EE"/>
    <w:rsid w:val="00184EC4"/>
    <w:rsid w:val="001A2906"/>
    <w:rsid w:val="001E6F6D"/>
    <w:rsid w:val="0021167B"/>
    <w:rsid w:val="00252460"/>
    <w:rsid w:val="0027148D"/>
    <w:rsid w:val="00277AFE"/>
    <w:rsid w:val="002823AD"/>
    <w:rsid w:val="00324E12"/>
    <w:rsid w:val="003952A6"/>
    <w:rsid w:val="004750FE"/>
    <w:rsid w:val="0059309F"/>
    <w:rsid w:val="00782FC1"/>
    <w:rsid w:val="00795A78"/>
    <w:rsid w:val="007B0F88"/>
    <w:rsid w:val="007C16B6"/>
    <w:rsid w:val="008439F7"/>
    <w:rsid w:val="008E57E2"/>
    <w:rsid w:val="00932926"/>
    <w:rsid w:val="009332C7"/>
    <w:rsid w:val="009A514D"/>
    <w:rsid w:val="009B6600"/>
    <w:rsid w:val="00AE003E"/>
    <w:rsid w:val="00B91D1A"/>
    <w:rsid w:val="00C67965"/>
    <w:rsid w:val="00CA484D"/>
    <w:rsid w:val="00CC6BC5"/>
    <w:rsid w:val="00D313D9"/>
    <w:rsid w:val="00DC65E6"/>
    <w:rsid w:val="00E059A2"/>
    <w:rsid w:val="00E6458D"/>
    <w:rsid w:val="00EB166B"/>
    <w:rsid w:val="00FB41EA"/>
    <w:rsid w:val="00FF0FDD"/>
    <w:rsid w:val="00FF7913"/>
    <w:rsid w:val="1A530AD6"/>
    <w:rsid w:val="20EF42E0"/>
    <w:rsid w:val="2FDE58A3"/>
    <w:rsid w:val="4EEA4B2F"/>
    <w:rsid w:val="614106DA"/>
    <w:rsid w:val="6FDF5784"/>
    <w:rsid w:val="6FE69D91"/>
    <w:rsid w:val="767D0208"/>
    <w:rsid w:val="79EF7EA1"/>
    <w:rsid w:val="7FFBC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1</Pages>
  <Words>136</Words>
  <Characters>778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2019-06-04T22:34:00Z</dcterms:created>
  <dc:creator>Administrator</dc:creator>
  <cp:lastModifiedBy>海洋之星</cp:lastModifiedBy>
  <cp:lastPrinted>2021-11-29T00:57:05Z</cp:lastPrinted>
  <dcterms:modified xsi:type="dcterms:W3CDTF">2021-11-29T00:58:17Z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1AC45A686F0E4F17B4DD7BBE8839CA10</vt:lpwstr>
  </property>
</Properties>
</file>